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86312" w14:textId="77777777" w:rsidR="00CD7659" w:rsidRDefault="00CD7659" w:rsidP="00CD7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BASSET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d.1402)</w:t>
      </w:r>
    </w:p>
    <w:p w14:paraId="79EDB521" w14:textId="77777777" w:rsidR="00CD7659" w:rsidRDefault="00CD7659" w:rsidP="00CD7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4A9C1D" w14:textId="77777777" w:rsidR="00CD7659" w:rsidRDefault="00CD7659" w:rsidP="00CD7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53D861" w14:textId="77777777" w:rsidR="00CD7659" w:rsidRDefault="00CD7659" w:rsidP="00CD7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Ralph Basset of Drayton, deceased.     (C.F.R. 1399-1405 p.218)</w:t>
      </w:r>
    </w:p>
    <w:p w14:paraId="17A0E4E5" w14:textId="77777777" w:rsidR="00CD7659" w:rsidRDefault="00CD7659" w:rsidP="00CD7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79EF00" w14:textId="77777777" w:rsidR="00CD7659" w:rsidRDefault="00CD7659" w:rsidP="00CD7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D28340" w14:textId="77777777" w:rsidR="00CD7659" w:rsidRDefault="00CD7659" w:rsidP="00CD7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Nov.1402</w:t>
      </w:r>
      <w:r>
        <w:rPr>
          <w:rFonts w:ascii="Times New Roman" w:hAnsi="Times New Roman" w:cs="Times New Roman"/>
          <w:sz w:val="24"/>
          <w:szCs w:val="24"/>
        </w:rPr>
        <w:tab/>
        <w:t>She had died by this date.   (ibid.)</w:t>
      </w:r>
    </w:p>
    <w:p w14:paraId="29022D8E" w14:textId="77777777" w:rsidR="00CD7659" w:rsidRDefault="00CD7659" w:rsidP="00CD7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9A6B70" w14:textId="77777777" w:rsidR="00CD7659" w:rsidRDefault="00CD7659" w:rsidP="00CD7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189322" w14:textId="77777777" w:rsidR="00CD7659" w:rsidRDefault="00CD7659" w:rsidP="00CD7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2021</w:t>
      </w:r>
    </w:p>
    <w:p w14:paraId="352FCFF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D26D6" w14:textId="77777777" w:rsidR="00CD7659" w:rsidRDefault="00CD7659" w:rsidP="009139A6">
      <w:r>
        <w:separator/>
      </w:r>
    </w:p>
  </w:endnote>
  <w:endnote w:type="continuationSeparator" w:id="0">
    <w:p w14:paraId="692880F8" w14:textId="77777777" w:rsidR="00CD7659" w:rsidRDefault="00CD76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5BD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0C4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467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B0643" w14:textId="77777777" w:rsidR="00CD7659" w:rsidRDefault="00CD7659" w:rsidP="009139A6">
      <w:r>
        <w:separator/>
      </w:r>
    </w:p>
  </w:footnote>
  <w:footnote w:type="continuationSeparator" w:id="0">
    <w:p w14:paraId="230BA8FE" w14:textId="77777777" w:rsidR="00CD7659" w:rsidRDefault="00CD76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78F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A6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E28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65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765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3EC95"/>
  <w15:chartTrackingRefBased/>
  <w15:docId w15:val="{B9B87D1A-33DF-4B2B-8F81-5F28956A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2021-06-16T19:07:00Z</dcterms:created>
  <dcterms:modified xsi:type="dcterms:W3CDTF">2021-06-16T19:07:00Z</dcterms:modified>
</cp:coreProperties>
</file>